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Kliniken Ostalb, Erweiterung der Angiographie in Aalen - Gerüstbau- und Dachabdichtungsarbeiten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2026-OAK-AA-27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Gerüstbau- und Dachabdichtungsarbeiten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